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7B3" w:rsidRPr="00A74380" w:rsidRDefault="008A27B3" w:rsidP="00A74380">
      <w:pPr>
        <w:pStyle w:val="a0"/>
        <w:ind w:left="567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Додаток 7</w:t>
      </w:r>
      <w:r w:rsidRPr="00A7438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br/>
        <w:t>до Правил</w:t>
      </w:r>
    </w:p>
    <w:p w:rsidR="008A27B3" w:rsidRDefault="008A27B3" w:rsidP="00A74380">
      <w:pPr>
        <w:spacing w:before="240"/>
        <w:ind w:left="42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Органу реєстрації</w:t>
      </w:r>
    </w:p>
    <w:p w:rsidR="008A27B3" w:rsidRDefault="008A27B3" w:rsidP="00A74380">
      <w:pPr>
        <w:spacing w:before="120"/>
        <w:ind w:left="425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</w:t>
      </w:r>
      <w:r w:rsidRPr="00A74380">
        <w:rPr>
          <w:rFonts w:ascii="Times New Roman" w:hAnsi="Times New Roman"/>
          <w:sz w:val="24"/>
          <w:szCs w:val="24"/>
          <w:lang w:val="ru-RU"/>
        </w:rPr>
        <w:t>_____________</w:t>
      </w:r>
      <w:r>
        <w:rPr>
          <w:rFonts w:ascii="Times New Roman" w:hAnsi="Times New Roman"/>
          <w:sz w:val="24"/>
          <w:szCs w:val="24"/>
        </w:rPr>
        <w:t>_______________</w:t>
      </w:r>
    </w:p>
    <w:p w:rsidR="008A27B3" w:rsidRDefault="008A27B3" w:rsidP="00A74380">
      <w:pPr>
        <w:ind w:left="4253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(найменування органу реєстрації)</w:t>
      </w:r>
    </w:p>
    <w:p w:rsidR="008A27B3" w:rsidRDefault="008A27B3" w:rsidP="00A74380">
      <w:pPr>
        <w:ind w:left="425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Pr="00A74380">
        <w:rPr>
          <w:rFonts w:ascii="Times New Roman" w:hAnsi="Times New Roman"/>
          <w:sz w:val="24"/>
          <w:szCs w:val="24"/>
          <w:lang w:val="ru-RU"/>
        </w:rPr>
        <w:t>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8A27B3" w:rsidRDefault="008A27B3" w:rsidP="00A74380">
      <w:pPr>
        <w:ind w:left="425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</w:t>
      </w:r>
      <w:r w:rsidRPr="00A74380">
        <w:rPr>
          <w:rFonts w:ascii="Times New Roman" w:hAnsi="Times New Roman"/>
          <w:sz w:val="24"/>
          <w:szCs w:val="24"/>
          <w:lang w:val="ru-RU"/>
        </w:rPr>
        <w:t>_____________</w:t>
      </w:r>
      <w:r>
        <w:rPr>
          <w:rFonts w:ascii="Times New Roman" w:hAnsi="Times New Roman"/>
          <w:sz w:val="24"/>
          <w:szCs w:val="24"/>
        </w:rPr>
        <w:t>________________</w:t>
      </w:r>
    </w:p>
    <w:p w:rsidR="008A27B3" w:rsidRDefault="008A27B3" w:rsidP="00A74380">
      <w:pPr>
        <w:ind w:left="4253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(прізвище, ім’я та по батькові представника, дата</w:t>
      </w:r>
    </w:p>
    <w:p w:rsidR="008A27B3" w:rsidRDefault="008A27B3" w:rsidP="00A74380">
      <w:pPr>
        <w:ind w:left="425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</w:t>
      </w:r>
      <w:r w:rsidRPr="00A74380">
        <w:rPr>
          <w:rFonts w:ascii="Times New Roman" w:hAnsi="Times New Roman"/>
          <w:sz w:val="24"/>
          <w:szCs w:val="24"/>
          <w:lang w:val="ru-RU"/>
        </w:rPr>
        <w:t>_____________</w:t>
      </w:r>
      <w:r>
        <w:rPr>
          <w:rFonts w:ascii="Times New Roman" w:hAnsi="Times New Roman"/>
          <w:sz w:val="24"/>
          <w:szCs w:val="24"/>
        </w:rPr>
        <w:t>___</w:t>
      </w:r>
    </w:p>
    <w:p w:rsidR="008A27B3" w:rsidRDefault="008A27B3" w:rsidP="00A74380">
      <w:pPr>
        <w:ind w:left="4253" w:right="-143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і місце народження, громадянство/підданство)</w:t>
      </w:r>
    </w:p>
    <w:p w:rsidR="008A27B3" w:rsidRPr="00A74380" w:rsidRDefault="008A27B3" w:rsidP="00A74380">
      <w:pPr>
        <w:pStyle w:val="a1"/>
        <w:spacing w:before="48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ЗАЯВА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>про реєстрацію місця проживання малолітньої дитини</w:t>
      </w:r>
    </w:p>
    <w:p w:rsidR="008A27B3" w:rsidRPr="00A74380" w:rsidRDefault="008A27B3" w:rsidP="00A74380">
      <w:pPr>
        <w:pStyle w:val="a"/>
        <w:rPr>
          <w:rFonts w:ascii="Times New Roman" w:hAnsi="Times New Roman"/>
          <w:lang w:val="ru-RU"/>
        </w:rPr>
      </w:pP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Прошу зареєструвати місце проживання малолітньої дитини</w:t>
      </w: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прізвище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</w:t>
      </w:r>
    </w:p>
    <w:p w:rsidR="008A27B3" w:rsidRDefault="008A27B3" w:rsidP="00A74380">
      <w:pPr>
        <w:pStyle w:val="a"/>
        <w:spacing w:before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ім’я 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8A27B3" w:rsidRDefault="008A27B3" w:rsidP="00A74380">
      <w:pPr>
        <w:pStyle w:val="a"/>
        <w:spacing w:before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батькові _____________</w:t>
      </w:r>
      <w:r>
        <w:rPr>
          <w:rFonts w:ascii="Times New Roman" w:hAnsi="Times New Roman"/>
          <w:sz w:val="24"/>
          <w:szCs w:val="24"/>
          <w:lang w:val="ru-RU"/>
        </w:rPr>
        <w:t>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>
        <w:rPr>
          <w:rFonts w:ascii="Times New Roman" w:hAnsi="Times New Roman"/>
          <w:sz w:val="24"/>
          <w:szCs w:val="24"/>
          <w:lang w:val="ru-RU"/>
        </w:rPr>
        <w:t>_</w:t>
      </w:r>
      <w:r>
        <w:rPr>
          <w:rFonts w:ascii="Times New Roman" w:hAnsi="Times New Roman"/>
          <w:sz w:val="24"/>
          <w:szCs w:val="24"/>
        </w:rPr>
        <w:t>___________</w:t>
      </w:r>
    </w:p>
    <w:p w:rsidR="008A27B3" w:rsidRDefault="008A27B3" w:rsidP="00A74380">
      <w:pPr>
        <w:pStyle w:val="a"/>
        <w:spacing w:before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і місце народження ______________</w:t>
      </w:r>
      <w:r>
        <w:rPr>
          <w:rFonts w:ascii="Times New Roman" w:hAnsi="Times New Roman"/>
          <w:sz w:val="24"/>
          <w:szCs w:val="24"/>
          <w:lang w:val="ru-RU"/>
        </w:rPr>
        <w:t>______________</w:t>
      </w:r>
      <w:r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  <w:lang w:val="ru-RU"/>
        </w:rPr>
        <w:t>_</w:t>
      </w:r>
      <w:r>
        <w:rPr>
          <w:rFonts w:ascii="Times New Roman" w:hAnsi="Times New Roman"/>
          <w:sz w:val="24"/>
          <w:szCs w:val="24"/>
        </w:rPr>
        <w:t>__________</w:t>
      </w:r>
    </w:p>
    <w:p w:rsidR="008A27B3" w:rsidRDefault="008A27B3" w:rsidP="00A74380">
      <w:pPr>
        <w:pStyle w:val="a"/>
        <w:spacing w:before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громадянство/підданство ___________________________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</w:t>
      </w:r>
    </w:p>
    <w:p w:rsidR="008A27B3" w:rsidRDefault="008A27B3" w:rsidP="00A74380">
      <w:pPr>
        <w:pStyle w:val="a"/>
        <w:spacing w:before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адресою __________________________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8A27B3" w:rsidRPr="00A74380" w:rsidRDefault="008A27B3" w:rsidP="00A74380">
      <w:pPr>
        <w:pStyle w:val="a"/>
        <w:spacing w:before="0"/>
        <w:ind w:left="708" w:firstLine="708"/>
        <w:jc w:val="center"/>
        <w:rPr>
          <w:rFonts w:ascii="Times New Roman" w:hAnsi="Times New Roman"/>
          <w:sz w:val="20"/>
          <w:lang w:val="ru-RU"/>
        </w:rPr>
      </w:pPr>
      <w:r>
        <w:rPr>
          <w:rFonts w:ascii="Times New Roman" w:hAnsi="Times New Roman"/>
          <w:sz w:val="20"/>
        </w:rPr>
        <w:t xml:space="preserve">(адреса житла або адреса (місцезнаходження) спеціалізованої соціальної </w:t>
      </w: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</w:t>
      </w:r>
      <w:r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</w:t>
      </w:r>
    </w:p>
    <w:p w:rsidR="008A27B3" w:rsidRDefault="008A27B3" w:rsidP="00A74380">
      <w:pPr>
        <w:pStyle w:val="a"/>
        <w:spacing w:before="0"/>
        <w:ind w:firstLine="426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0"/>
        </w:rPr>
        <w:t>установи, закладу соціального обслуговування та соціального захисту або військової частини,</w:t>
      </w:r>
    </w:p>
    <w:p w:rsidR="008A27B3" w:rsidRDefault="008A27B3" w:rsidP="00A74380">
      <w:pPr>
        <w:pStyle w:val="a"/>
        <w:spacing w:before="0"/>
        <w:ind w:firstLine="426"/>
        <w:rPr>
          <w:rFonts w:ascii="Times New Roman" w:hAnsi="Times New Roman"/>
          <w:sz w:val="24"/>
          <w:szCs w:val="24"/>
        </w:rPr>
      </w:pPr>
      <w:r w:rsidRPr="00A74380"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:rsidR="008A27B3" w:rsidRDefault="008A27B3" w:rsidP="00A74380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за якою реєструється місце проживання)</w:t>
      </w: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Унікальний номер запису в Єдиному державному демографічному реєстрі* 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_______________________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Свідоцтво про народження (подається при реєстрації місця проживання дітей до 16 років) 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_____________________________</w:t>
      </w:r>
      <w:r>
        <w:rPr>
          <w:rFonts w:ascii="Times New Roman" w:hAnsi="Times New Roman"/>
          <w:sz w:val="24"/>
          <w:szCs w:val="24"/>
        </w:rPr>
        <w:t>________________________</w:t>
      </w:r>
    </w:p>
    <w:p w:rsidR="008A27B3" w:rsidRDefault="008A27B3" w:rsidP="00A74380">
      <w:pPr>
        <w:pStyle w:val="a"/>
        <w:spacing w:before="0"/>
        <w:ind w:left="2832" w:firstLine="708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(серія, номер, дата видачі, найменування органу, </w:t>
      </w:r>
    </w:p>
    <w:p w:rsidR="008A27B3" w:rsidRDefault="008A27B3" w:rsidP="00A74380">
      <w:pPr>
        <w:pStyle w:val="a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8A27B3" w:rsidRDefault="008A27B3" w:rsidP="00A74380">
      <w:pPr>
        <w:pStyle w:val="a"/>
        <w:spacing w:before="0"/>
        <w:ind w:firstLine="426"/>
        <w:jc w:val="center"/>
        <w:rPr>
          <w:rFonts w:ascii="Times New Roman" w:hAnsi="Times New Roman"/>
          <w:sz w:val="20"/>
          <w:lang w:val="ru-RU"/>
        </w:rPr>
      </w:pPr>
      <w:r>
        <w:rPr>
          <w:rFonts w:ascii="Times New Roman" w:hAnsi="Times New Roman"/>
          <w:sz w:val="20"/>
        </w:rPr>
        <w:t>який його видав)</w:t>
      </w: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що посвідчує особу законного представника/представника </w:t>
      </w:r>
      <w:r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4"/>
          <w:szCs w:val="24"/>
        </w:rPr>
        <w:t>за довіреністю _____________________________________________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______</w:t>
      </w:r>
      <w:r w:rsidRPr="00A74380">
        <w:rPr>
          <w:rFonts w:ascii="Times New Roman" w:hAnsi="Times New Roman"/>
          <w:sz w:val="24"/>
          <w:szCs w:val="24"/>
          <w:lang w:val="ru-RU"/>
        </w:rPr>
        <w:t>_</w:t>
      </w:r>
      <w:r>
        <w:rPr>
          <w:rFonts w:ascii="Times New Roman" w:hAnsi="Times New Roman"/>
          <w:sz w:val="24"/>
          <w:szCs w:val="24"/>
          <w:lang w:val="ru-RU"/>
        </w:rPr>
        <w:t>_________</w:t>
      </w:r>
      <w:r>
        <w:rPr>
          <w:rFonts w:ascii="Times New Roman" w:hAnsi="Times New Roman"/>
          <w:sz w:val="24"/>
          <w:szCs w:val="24"/>
        </w:rPr>
        <w:t>______</w:t>
      </w:r>
    </w:p>
    <w:p w:rsidR="008A27B3" w:rsidRDefault="008A27B3" w:rsidP="00A74380">
      <w:pPr>
        <w:pStyle w:val="a"/>
        <w:spacing w:before="0"/>
        <w:ind w:left="1701" w:firstLine="426"/>
        <w:rPr>
          <w:rFonts w:ascii="Times New Roman" w:hAnsi="Times New Roman"/>
          <w:sz w:val="20"/>
          <w:lang w:val="ru-RU"/>
        </w:rPr>
      </w:pPr>
      <w:r>
        <w:rPr>
          <w:rFonts w:ascii="Times New Roman" w:hAnsi="Times New Roman"/>
          <w:sz w:val="20"/>
        </w:rPr>
        <w:t>(вид, серія, номер, дата видачі, найменування органу, який його видав,</w:t>
      </w: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 w:rsidRPr="00A74380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</w:t>
      </w:r>
    </w:p>
    <w:p w:rsidR="008A27B3" w:rsidRDefault="008A27B3" w:rsidP="00A74380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унікальний номер запису в Єдиному державному демографічному реєстрі*)</w:t>
      </w: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</w:t>
      </w:r>
      <w:r w:rsidRPr="00A74380"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</w:t>
      </w: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 ________________ 20 __ р. ___________________</w:t>
      </w:r>
    </w:p>
    <w:p w:rsidR="008A27B3" w:rsidRDefault="008A27B3" w:rsidP="00A74380">
      <w:pPr>
        <w:pStyle w:val="a"/>
        <w:spacing w:before="0"/>
        <w:ind w:left="4248" w:firstLine="0"/>
        <w:jc w:val="both"/>
        <w:rPr>
          <w:rFonts w:ascii="Times New Roman" w:hAnsi="Times New Roman"/>
          <w:sz w:val="20"/>
        </w:rPr>
      </w:pPr>
      <w:r w:rsidRPr="00A74380">
        <w:rPr>
          <w:rFonts w:ascii="Times New Roman" w:hAnsi="Times New Roman"/>
          <w:sz w:val="20"/>
          <w:lang w:val="ru-RU"/>
        </w:rPr>
        <w:t xml:space="preserve">           </w:t>
      </w:r>
      <w:r>
        <w:rPr>
          <w:rFonts w:ascii="Times New Roman" w:hAnsi="Times New Roman"/>
          <w:sz w:val="20"/>
        </w:rPr>
        <w:t>(підпис)</w:t>
      </w: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заяви додаю: квитанцію про сплату адміністративного збору.</w:t>
      </w:r>
    </w:p>
    <w:p w:rsidR="008A27B3" w:rsidRDefault="008A27B3" w:rsidP="00A74380">
      <w:pPr>
        <w:pStyle w:val="a"/>
        <w:ind w:firstLine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  <w:t>Підстава для реєстрації місця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проживання малолітньої дитини - </w:t>
      </w:r>
      <w:r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4"/>
          <w:szCs w:val="24"/>
        </w:rPr>
        <w:t>документи, що підтверджують (необхідне заповнити)</w:t>
      </w: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Право на проживання в житлі (зазначені документи подаються в разі реєстрації малолітньої дитини не за адресою батьків/законних </w:t>
      </w:r>
      <w:r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4"/>
          <w:szCs w:val="24"/>
        </w:rPr>
        <w:t>представників) 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</w:t>
      </w:r>
      <w:r>
        <w:rPr>
          <w:rFonts w:ascii="Times New Roman" w:hAnsi="Times New Roman"/>
          <w:sz w:val="24"/>
          <w:szCs w:val="24"/>
        </w:rPr>
        <w:t>________________________________</w:t>
      </w:r>
    </w:p>
    <w:p w:rsidR="008A27B3" w:rsidRDefault="008A27B3" w:rsidP="00A74380">
      <w:pPr>
        <w:pStyle w:val="a"/>
        <w:spacing w:before="0"/>
        <w:ind w:left="708" w:firstLine="708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(вид документа, що посвідчує особу, серія, номер, дата видачі,</w:t>
      </w:r>
    </w:p>
    <w:p w:rsidR="008A27B3" w:rsidRDefault="008A27B3" w:rsidP="00A74380">
      <w:pPr>
        <w:pStyle w:val="a"/>
        <w:ind w:firstLine="0"/>
        <w:jc w:val="both"/>
        <w:rPr>
          <w:rFonts w:ascii="Times New Roman" w:hAnsi="Times New Roman"/>
          <w:sz w:val="24"/>
          <w:szCs w:val="24"/>
        </w:rPr>
      </w:pPr>
      <w:r w:rsidRPr="00A74380"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</w:t>
      </w:r>
    </w:p>
    <w:p w:rsidR="008A27B3" w:rsidRDefault="008A27B3" w:rsidP="00A74380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найменування органу, який його видав)</w:t>
      </w: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Перебування або взяття на облік у спеціалізованій соціальній установі, закладі соціального обслуговування та соціального захисту (заповнюється у разі реєстрації за адресою відповідної установи/закладу) _____________________________________________</w:t>
      </w:r>
    </w:p>
    <w:p w:rsidR="008A27B3" w:rsidRDefault="008A27B3" w:rsidP="00A74380">
      <w:pPr>
        <w:pStyle w:val="a"/>
        <w:spacing w:before="0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0"/>
        </w:rPr>
        <w:t>(реквізити документів, що підтверджують право на перебування у спеціалізованій соціальній</w:t>
      </w:r>
    </w:p>
    <w:p w:rsidR="008A27B3" w:rsidRDefault="008A27B3" w:rsidP="00A74380">
      <w:pPr>
        <w:pStyle w:val="a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A74380"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</w:t>
      </w:r>
    </w:p>
    <w:p w:rsidR="008A27B3" w:rsidRDefault="008A27B3" w:rsidP="00A74380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установі, закладі соціального обслуговування та соціального захисту)</w:t>
      </w: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Я, 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>_________, який є законним</w:t>
      </w:r>
    </w:p>
    <w:p w:rsidR="008A27B3" w:rsidRDefault="008A27B3" w:rsidP="00A74380">
      <w:pPr>
        <w:pStyle w:val="a"/>
        <w:spacing w:before="0"/>
        <w:ind w:left="2832" w:firstLine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(прізвище, ім’я та по батькові)</w:t>
      </w:r>
    </w:p>
    <w:p w:rsidR="008A27B3" w:rsidRDefault="008A27B3" w:rsidP="00A74380">
      <w:pPr>
        <w:pStyle w:val="a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представником</w:t>
      </w:r>
    </w:p>
    <w:p w:rsidR="008A27B3" w:rsidRDefault="008A27B3" w:rsidP="00A74380">
      <w:pPr>
        <w:pStyle w:val="a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____________________, даю згоду на реєстрацію місця</w:t>
      </w:r>
    </w:p>
    <w:p w:rsidR="008A27B3" w:rsidRDefault="008A27B3" w:rsidP="00A74380">
      <w:pPr>
        <w:pStyle w:val="a"/>
        <w:spacing w:before="0"/>
        <w:ind w:left="708" w:firstLine="708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(прізвище, ім’я та по батькові особи)</w:t>
      </w:r>
    </w:p>
    <w:p w:rsidR="008A27B3" w:rsidRDefault="008A27B3" w:rsidP="00A74380">
      <w:pPr>
        <w:pStyle w:val="a"/>
        <w:spacing w:before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її проживання (за наявності в особи двох або більше законних представників реєстрація місця проживання здійснюється за згодою інших законних представників).</w:t>
      </w:r>
    </w:p>
    <w:p w:rsidR="008A27B3" w:rsidRDefault="008A27B3" w:rsidP="00A74380">
      <w:pPr>
        <w:pStyle w:val="a"/>
        <w:spacing w:before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A27B3" w:rsidRDefault="008A27B3" w:rsidP="00A74380">
      <w:pPr>
        <w:pStyle w:val="a"/>
        <w:ind w:firstLine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Службові відмітки</w:t>
      </w: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Заяву прийняв, наявність та правильність необхідних документів перевірив ________________________________________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_______________________</w:t>
      </w:r>
      <w:r>
        <w:rPr>
          <w:rFonts w:ascii="Times New Roman" w:hAnsi="Times New Roman"/>
          <w:sz w:val="24"/>
          <w:szCs w:val="24"/>
        </w:rPr>
        <w:t>________________</w:t>
      </w:r>
    </w:p>
    <w:p w:rsidR="008A27B3" w:rsidRDefault="008A27B3" w:rsidP="00A74380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(посада, підпис, прізвище та ініціали особи, що прийняла документи)</w:t>
      </w: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</w:rPr>
        <w:t>_____ ___________ 20 ___ р.</w:t>
      </w: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реєстрації місця проживання відмовлено _____ __</w:t>
      </w:r>
      <w:r>
        <w:rPr>
          <w:rFonts w:ascii="Times New Roman" w:hAnsi="Times New Roman"/>
          <w:sz w:val="24"/>
          <w:szCs w:val="24"/>
          <w:lang w:val="ru-RU"/>
        </w:rPr>
        <w:t>_______</w:t>
      </w:r>
      <w:r>
        <w:rPr>
          <w:rFonts w:ascii="Times New Roman" w:hAnsi="Times New Roman"/>
          <w:sz w:val="24"/>
          <w:szCs w:val="24"/>
        </w:rPr>
        <w:t>________ 20 __ р. 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8A27B3" w:rsidRDefault="008A27B3" w:rsidP="00A74380">
      <w:pPr>
        <w:pStyle w:val="a"/>
        <w:spacing w:before="0"/>
        <w:ind w:firstLine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 xml:space="preserve">(найменування органу реєстрації, посада, підпис, прізвище та ініціали працівника, </w:t>
      </w:r>
      <w:r>
        <w:rPr>
          <w:rFonts w:ascii="Times New Roman" w:hAnsi="Times New Roman"/>
          <w:sz w:val="20"/>
        </w:rPr>
        <w:br/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8A27B3" w:rsidRDefault="008A27B3" w:rsidP="00A74380">
      <w:pPr>
        <w:pStyle w:val="a"/>
        <w:spacing w:before="0"/>
        <w:ind w:firstLine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</w:rPr>
        <w:t>що прийняв рішення)</w:t>
      </w:r>
      <w:r>
        <w:rPr>
          <w:rFonts w:ascii="Times New Roman" w:hAnsi="Times New Roman"/>
          <w:sz w:val="20"/>
        </w:rPr>
        <w:br/>
      </w:r>
      <w:r w:rsidRPr="00A74380"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</w:t>
      </w:r>
    </w:p>
    <w:p w:rsidR="008A27B3" w:rsidRDefault="008A27B3" w:rsidP="00A74380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(зазначаються підстави, визначені пунктом 11 Правил реєстрації місця проживання)</w:t>
      </w: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8A27B3" w:rsidRDefault="008A27B3" w:rsidP="00A74380">
      <w:pPr>
        <w:pStyle w:val="a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Місце проживання зареєстровано _____ ___________________ 20 ___ р. _______________________________________________________________________________</w:t>
      </w:r>
    </w:p>
    <w:p w:rsidR="008A27B3" w:rsidRDefault="008A27B3" w:rsidP="00A74380">
      <w:pPr>
        <w:pStyle w:val="a"/>
        <w:spacing w:before="0"/>
        <w:ind w:firstLine="42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(найменування органу реєстрації, посада, підпис, прізвище </w:t>
      </w:r>
      <w:r>
        <w:rPr>
          <w:rFonts w:ascii="Times New Roman" w:hAnsi="Times New Roman"/>
          <w:sz w:val="20"/>
        </w:rPr>
        <w:br/>
      </w: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0"/>
        </w:rPr>
        <w:t>та ініціали працівника, що здійснив реєстрацію)</w:t>
      </w:r>
    </w:p>
    <w:p w:rsidR="008A27B3" w:rsidRDefault="008A27B3" w:rsidP="00A74380">
      <w:pPr>
        <w:jc w:val="both"/>
        <w:rPr>
          <w:rFonts w:ascii="Times New Roman" w:hAnsi="Times New Roman"/>
          <w:sz w:val="20"/>
          <w:lang w:val="ru-RU"/>
        </w:rPr>
      </w:pPr>
      <w:r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0"/>
          <w:lang w:val="ru-RU"/>
        </w:rPr>
        <w:t xml:space="preserve">         </w:t>
      </w:r>
      <w:r>
        <w:rPr>
          <w:rFonts w:ascii="Times New Roman" w:hAnsi="Times New Roman"/>
          <w:sz w:val="20"/>
        </w:rPr>
        <w:t>* Для осіб, яким оформлено паспорт громадянина України чи паспорт громадянина України для виїзду за кордон засобами Єдиного державного демографічного реєстру.</w:t>
      </w:r>
    </w:p>
    <w:p w:rsidR="008A27B3" w:rsidRPr="00A74380" w:rsidRDefault="008A27B3">
      <w:pPr>
        <w:rPr>
          <w:lang w:val="ru-RU"/>
        </w:rPr>
      </w:pPr>
      <w:bookmarkStart w:id="0" w:name="_GoBack"/>
      <w:bookmarkEnd w:id="0"/>
    </w:p>
    <w:sectPr w:rsidR="008A27B3" w:rsidRPr="00A74380" w:rsidSect="0019665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4F87"/>
    <w:rsid w:val="00196655"/>
    <w:rsid w:val="003F0B70"/>
    <w:rsid w:val="006F188E"/>
    <w:rsid w:val="008A27B3"/>
    <w:rsid w:val="00A64F87"/>
    <w:rsid w:val="00A74380"/>
    <w:rsid w:val="00C32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380"/>
    <w:rPr>
      <w:rFonts w:ascii="Antiqua" w:eastAsia="Times New Roman" w:hAnsi="Antiqua"/>
      <w:sz w:val="26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рмальний текст"/>
    <w:basedOn w:val="Normal"/>
    <w:uiPriority w:val="99"/>
    <w:rsid w:val="00A74380"/>
    <w:pPr>
      <w:spacing w:before="120"/>
      <w:ind w:firstLine="567"/>
    </w:pPr>
  </w:style>
  <w:style w:type="paragraph" w:customStyle="1" w:styleId="a0">
    <w:name w:val="Шапка документу"/>
    <w:basedOn w:val="Normal"/>
    <w:uiPriority w:val="99"/>
    <w:rsid w:val="00A74380"/>
    <w:pPr>
      <w:keepNext/>
      <w:keepLines/>
      <w:spacing w:after="240"/>
      <w:ind w:left="4536"/>
      <w:jc w:val="center"/>
    </w:pPr>
  </w:style>
  <w:style w:type="paragraph" w:customStyle="1" w:styleId="a1">
    <w:name w:val="Назва документа"/>
    <w:basedOn w:val="Normal"/>
    <w:next w:val="a"/>
    <w:uiPriority w:val="99"/>
    <w:rsid w:val="00A74380"/>
    <w:pPr>
      <w:keepNext/>
      <w:keepLines/>
      <w:spacing w:before="240" w:after="240"/>
      <w:jc w:val="center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83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3252</Words>
  <Characters>1854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7 </dc:title>
  <dc:subject/>
  <dc:creator>d28-Gorohivskiy</dc:creator>
  <cp:keywords/>
  <dc:description/>
  <cp:lastModifiedBy>d01-Danylyshyn</cp:lastModifiedBy>
  <cp:revision>2</cp:revision>
  <dcterms:created xsi:type="dcterms:W3CDTF">2016-08-02T12:33:00Z</dcterms:created>
  <dcterms:modified xsi:type="dcterms:W3CDTF">2016-08-02T12:33:00Z</dcterms:modified>
</cp:coreProperties>
</file>